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C76FF" w14:textId="44BB4D9D" w:rsidR="00780CE5" w:rsidRDefault="00780CE5" w:rsidP="00780CE5">
      <w:pPr>
        <w:pStyle w:val="NoSpacing"/>
      </w:pPr>
      <w:r>
        <w:rPr>
          <w:u w:val="single"/>
        </w:rPr>
        <w:t>Andrew GOFFE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49</w:t>
      </w:r>
      <w:r>
        <w:t>)</w:t>
      </w:r>
    </w:p>
    <w:p w14:paraId="545E03AE" w14:textId="25CDD727" w:rsidR="00780CE5" w:rsidRDefault="00780CE5" w:rsidP="00780CE5">
      <w:pPr>
        <w:pStyle w:val="NoSpacing"/>
      </w:pPr>
      <w:r>
        <w:t xml:space="preserve">of Canterbury. </w:t>
      </w:r>
      <w:r>
        <w:t>Fuller.</w:t>
      </w:r>
    </w:p>
    <w:p w14:paraId="35C00B65" w14:textId="77777777" w:rsidR="00780CE5" w:rsidRDefault="00780CE5" w:rsidP="00780CE5">
      <w:pPr>
        <w:pStyle w:val="NoSpacing"/>
      </w:pPr>
    </w:p>
    <w:p w14:paraId="2381EBB9" w14:textId="77777777" w:rsidR="00780CE5" w:rsidRDefault="00780CE5" w:rsidP="00780CE5">
      <w:pPr>
        <w:pStyle w:val="NoSpacing"/>
      </w:pPr>
    </w:p>
    <w:p w14:paraId="4A3CDD5E" w14:textId="4CEADC08" w:rsidR="00780CE5" w:rsidRDefault="00780CE5" w:rsidP="00780CE5">
      <w:pPr>
        <w:pStyle w:val="NoSpacing"/>
      </w:pPr>
      <w:r>
        <w:tab/>
        <w:t>14</w:t>
      </w:r>
      <w:r>
        <w:t>49</w:t>
      </w:r>
      <w:bookmarkStart w:id="0" w:name="_GoBack"/>
      <w:bookmarkEnd w:id="0"/>
      <w:r>
        <w:tab/>
        <w:t>He became a Freeman by redemption.   (Cowper p.271)</w:t>
      </w:r>
    </w:p>
    <w:p w14:paraId="1C052BBA" w14:textId="77777777" w:rsidR="00780CE5" w:rsidRDefault="00780CE5" w:rsidP="00780CE5">
      <w:pPr>
        <w:pStyle w:val="NoSpacing"/>
      </w:pPr>
    </w:p>
    <w:p w14:paraId="0D6B4A7A" w14:textId="77777777" w:rsidR="00780CE5" w:rsidRDefault="00780CE5" w:rsidP="00780CE5">
      <w:pPr>
        <w:pStyle w:val="NoSpacing"/>
      </w:pPr>
    </w:p>
    <w:p w14:paraId="6814DDDE" w14:textId="77777777" w:rsidR="00780CE5" w:rsidRPr="001D4CB4" w:rsidRDefault="00780CE5" w:rsidP="00780CE5">
      <w:pPr>
        <w:pStyle w:val="NoSpacing"/>
      </w:pPr>
      <w:r>
        <w:t>5 July 2018</w:t>
      </w:r>
    </w:p>
    <w:p w14:paraId="59B92FF7" w14:textId="55CDDD37" w:rsidR="006B2F86" w:rsidRPr="00780CE5" w:rsidRDefault="00780CE5" w:rsidP="00E71FC3">
      <w:pPr>
        <w:pStyle w:val="NoSpacing"/>
      </w:pPr>
    </w:p>
    <w:sectPr w:rsidR="006B2F86" w:rsidRPr="00780CE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02F17" w14:textId="77777777" w:rsidR="00780CE5" w:rsidRDefault="00780CE5" w:rsidP="00E71FC3">
      <w:pPr>
        <w:spacing w:after="0" w:line="240" w:lineRule="auto"/>
      </w:pPr>
      <w:r>
        <w:separator/>
      </w:r>
    </w:p>
  </w:endnote>
  <w:endnote w:type="continuationSeparator" w:id="0">
    <w:p w14:paraId="71057178" w14:textId="77777777" w:rsidR="00780CE5" w:rsidRDefault="00780CE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3FBF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1F5E4" w14:textId="77777777" w:rsidR="00780CE5" w:rsidRDefault="00780CE5" w:rsidP="00E71FC3">
      <w:pPr>
        <w:spacing w:after="0" w:line="240" w:lineRule="auto"/>
      </w:pPr>
      <w:r>
        <w:separator/>
      </w:r>
    </w:p>
  </w:footnote>
  <w:footnote w:type="continuationSeparator" w:id="0">
    <w:p w14:paraId="6A5B97BE" w14:textId="77777777" w:rsidR="00780CE5" w:rsidRDefault="00780CE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CE5"/>
    <w:rsid w:val="001A7C09"/>
    <w:rsid w:val="00577BD5"/>
    <w:rsid w:val="00656CBA"/>
    <w:rsid w:val="006A1F77"/>
    <w:rsid w:val="00733BE7"/>
    <w:rsid w:val="00780CE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8D83E"/>
  <w15:chartTrackingRefBased/>
  <w15:docId w15:val="{96EBBE7B-1384-4685-A043-BA9AD9C6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2018-07-05T07:26:00Z</dcterms:created>
  <dcterms:modified xsi:type="dcterms:W3CDTF">2018-07-05T07:27:00Z</dcterms:modified>
</cp:coreProperties>
</file>